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0DA6E55F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AF20CB">
        <w:rPr>
          <w:rFonts w:cs="Arial"/>
          <w:b/>
          <w:color w:val="000000"/>
          <w:sz w:val="24"/>
          <w:lang w:eastAsia="zh-CN"/>
        </w:rPr>
        <w:t>9e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201</w:t>
      </w:r>
      <w:r w:rsidR="00BF4E1D">
        <w:rPr>
          <w:rFonts w:cs="Arial"/>
          <w:b/>
          <w:color w:val="000000"/>
          <w:sz w:val="24"/>
          <w:lang w:eastAsia="zh-CN"/>
        </w:rPr>
        <w:t>601</w:t>
      </w:r>
      <w:bookmarkStart w:id="0" w:name="_GoBack"/>
      <w:bookmarkEnd w:id="0"/>
    </w:p>
    <w:p w14:paraId="4B2948ED" w14:textId="64BFB85C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>e-meeting, 24 February – 4 March 2020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734867CB" w:rsidR="000044FB" w:rsidRPr="004F3167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  <w:lang w:val="en-US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 xml:space="preserve">SA5 Chairman 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3E0A22">
        <w:rPr>
          <w:rFonts w:ascii="Arial" w:hAnsi="Arial" w:cs="Arial"/>
          <w:sz w:val="24"/>
          <w:szCs w:val="24"/>
        </w:rPr>
        <w:t>9e</w:t>
      </w:r>
      <w:r w:rsidR="00957D23">
        <w:rPr>
          <w:rFonts w:ascii="Arial" w:hAnsi="Arial" w:cs="Arial"/>
          <w:sz w:val="24"/>
          <w:szCs w:val="24"/>
        </w:rPr>
        <w:t xml:space="preserve"> Email </w:t>
      </w:r>
      <w:r w:rsidRPr="000E46D3">
        <w:rPr>
          <w:rFonts w:ascii="Arial" w:hAnsi="Arial" w:cs="Arial"/>
          <w:sz w:val="24"/>
          <w:szCs w:val="24"/>
        </w:rPr>
        <w:t>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4F316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</w:p>
    <w:tbl>
      <w:tblPr>
        <w:tblW w:w="113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975"/>
        <w:gridCol w:w="2374"/>
        <w:gridCol w:w="1597"/>
        <w:gridCol w:w="783"/>
        <w:gridCol w:w="1013"/>
        <w:gridCol w:w="1028"/>
        <w:gridCol w:w="1120"/>
        <w:gridCol w:w="815"/>
        <w:gridCol w:w="929"/>
      </w:tblGrid>
      <w:tr w:rsidR="008C26E0" w:rsidRPr="00EF2549" w14:paraId="2007629A" w14:textId="77777777" w:rsidTr="00CC17C4">
        <w:trPr>
          <w:tblHeader/>
          <w:tblCellSpacing w:w="0" w:type="dxa"/>
          <w:jc w:val="center"/>
        </w:trPr>
        <w:tc>
          <w:tcPr>
            <w:tcW w:w="71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9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23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78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5FBB7C69" w14:textId="6619B4F8" w:rsidR="008C26E0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E4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Exploder</w:t>
            </w: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C26E0" w:rsidRPr="00F2608B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608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Type</w:t>
            </w:r>
          </w:p>
        </w:tc>
        <w:tc>
          <w:tcPr>
            <w:tcW w:w="10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123464" w:rsidRPr="00777254" w14:paraId="08052EA3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DF5DB3" w14:textId="304E363B" w:rsidR="00123464" w:rsidRPr="006E4FFC" w:rsidRDefault="00123464" w:rsidP="00123464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6.4.9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A64EE" w14:textId="438336EC" w:rsidR="00123464" w:rsidRPr="00B040E7" w:rsidRDefault="00123464" w:rsidP="00123464">
            <w:pPr>
              <w:rPr>
                <w:color w:val="000000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S5-201360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9EF48D" w14:textId="0170965F" w:rsidR="00123464" w:rsidRPr="006E4FFC" w:rsidRDefault="00123464" w:rsidP="00123464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Work Item Exception for Closed loop SLS Assurance</w:t>
            </w:r>
            <w:r w:rsidRPr="006E4FFC">
              <w:rPr>
                <w:color w:val="1F497D"/>
                <w:lang w:val="en-US" w:eastAsia="en-GB"/>
              </w:rPr>
              <w:t xml:space="preserve"> 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1882E3" w14:textId="4D4A0A5E" w:rsidR="00123464" w:rsidRPr="006E4FFC" w:rsidRDefault="00123464" w:rsidP="00123464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Ericsson LM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622B1D" w14:textId="4B59CAD4" w:rsidR="00123464" w:rsidRDefault="00123464" w:rsidP="0012346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E1CB98B" w14:textId="0F314B1F" w:rsidR="00123464" w:rsidRPr="00F2608B" w:rsidRDefault="00A52B17" w:rsidP="00123464">
            <w:pPr>
              <w:adjustRightInd w:val="0"/>
              <w:spacing w:after="0"/>
              <w:ind w:left="58"/>
              <w:jc w:val="center"/>
              <w:rPr>
                <w:color w:val="000000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070AAC" w14:textId="25E0E17B" w:rsidR="00123464" w:rsidRDefault="00A86CDC" w:rsidP="0012346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314805" w14:textId="60407AEA" w:rsidR="00123464" w:rsidRDefault="00AC1F2D" w:rsidP="0012346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A4B1FF" w14:textId="0194FE66" w:rsidR="00123464" w:rsidRPr="0020465E" w:rsidRDefault="0028321D" w:rsidP="0012346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4D56BB" w14:textId="57144180" w:rsidR="00123464" w:rsidRPr="0020465E" w:rsidRDefault="0028321D" w:rsidP="0012346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1E78BC" w:rsidRPr="00777254" w14:paraId="6DFA2B5A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2C7CA612" w:rsidR="001E78BC" w:rsidRPr="006E4FFC" w:rsidRDefault="001E78BC" w:rsidP="001E78BC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6.4.14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12CBB" w14:textId="44FBC5EC" w:rsidR="001E78BC" w:rsidRPr="00B040E7" w:rsidRDefault="001E78BC" w:rsidP="001E78BC">
            <w:pPr>
              <w:rPr>
                <w:color w:val="000000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S5-201470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662F260C" w:rsidR="001E78BC" w:rsidRPr="006E4FFC" w:rsidRDefault="001E78BC" w:rsidP="001E78BC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Revised WID for MA5SLA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2A14B3E2" w:rsidR="001E78BC" w:rsidRPr="006E4FFC" w:rsidRDefault="001E78BC" w:rsidP="001E78BC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China Mobile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6ABB42" w14:textId="0774EA06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46A1648B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color w:val="000000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WID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5EE98901" w:rsidR="001E78BC" w:rsidRPr="00BB3EB0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3E29C678" w:rsidR="001E78BC" w:rsidRPr="00BB3EB0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BB3EB0">
              <w:rPr>
                <w:rFonts w:ascii="Arial" w:eastAsiaTheme="minorHAnsi" w:hAnsi="Arial" w:cs="Arial"/>
                <w:sz w:val="18"/>
                <w:szCs w:val="18"/>
              </w:rPr>
              <w:t>10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2F36D914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28F0B787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1E78BC" w:rsidRPr="008535A5" w14:paraId="4C9400D4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5FE55673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92A325" w14:textId="7C3250EA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S5-201474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19C267B1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Exception sheet for WI EE_5G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780EF603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ORANGE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A7B476" w14:textId="2E8B743C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3B8C97A3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72F84995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1470D885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5F64AF20" w:rsidR="001E78BC" w:rsidRPr="00224560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349F3F0F" w:rsidR="001E78BC" w:rsidRPr="00224560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1E78BC" w:rsidRPr="00777254" w14:paraId="2798A4A8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7100C620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45BDAF56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S5-201475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2B9DA11E" w:rsidR="001E78BC" w:rsidRPr="006E4FFC" w:rsidRDefault="001E78BC" w:rsidP="001E78BC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Exception sheet for WI TM_SBMA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24A9EF82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Nokia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7F3D8D" w14:textId="56A9EEF7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1BA20BF4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5FCB23C6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3B3D7F16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77F40CD1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689CB6D1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1E78BC" w:rsidRPr="00777254" w14:paraId="16A8BEFA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26560A3F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6.4.10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3AAF3" w14:textId="4DD3D952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S5-201476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3AA07BF6" w:rsidR="001E78BC" w:rsidRPr="006E4FFC" w:rsidRDefault="001E78BC" w:rsidP="001E78BC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Exception sheet for WI OAM_RTT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16879B3C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Nokia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3EAA3C" w14:textId="4617FFC1" w:rsidR="001E78BC" w:rsidRPr="00A57501" w:rsidRDefault="001E78BC" w:rsidP="001E78BC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32B14AE9" w:rsidR="001E78BC" w:rsidRPr="00F2608B" w:rsidRDefault="001E78BC" w:rsidP="001E78BC">
            <w:pPr>
              <w:jc w:val="center"/>
              <w:rPr>
                <w:rFonts w:eastAsiaTheme="minorHAnsi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3EB3F287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4B895C25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49D29C59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2FC4D85A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1E78BC" w:rsidRPr="00777254" w14:paraId="7E2824F7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6B5B06B7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23CC29C3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S5-201607 (Rev. of S5-201531)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4B4D6D53" w:rsidR="001E78BC" w:rsidRPr="006E4FFC" w:rsidRDefault="001E78BC" w:rsidP="001E78BC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Rel-16 Work Item Exception for MEMTANE</w:t>
            </w:r>
            <w:r w:rsidRPr="006E4FFC">
              <w:rPr>
                <w:color w:val="1F497D"/>
                <w:lang w:val="en-US" w:eastAsia="en-GB"/>
              </w:rPr>
              <w:t xml:space="preserve"> 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247FDE68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FA28E0" w14:textId="178F3626" w:rsidR="001E78BC" w:rsidRPr="00A57501" w:rsidRDefault="001E78BC" w:rsidP="001E78BC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56939A1F" w:rsidR="001E78BC" w:rsidRPr="00F2608B" w:rsidRDefault="001E78BC" w:rsidP="001E78BC">
            <w:pPr>
              <w:jc w:val="center"/>
              <w:rPr>
                <w:rFonts w:eastAsiaTheme="minorHAnsi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2BD91D5F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6FA0DE9D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5495D165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128EF5D2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1E78BC" w:rsidRPr="00777254" w14:paraId="32A91399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094DE1CD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902FC" w14:textId="0BDC3D8F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S5-201499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4FCD266B" w:rsidR="001E78BC" w:rsidRPr="006E4FFC" w:rsidRDefault="001E78BC" w:rsidP="001E78BC">
            <w:pPr>
              <w:rPr>
                <w:color w:val="000000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TR 28.812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71DCDA99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192D3A" w14:textId="57AFA2C9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2D508C58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248711D2" w:rsidR="001E78BC" w:rsidRPr="00BB3EB0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38B46271" w:rsidR="001E78BC" w:rsidRPr="00BB3EB0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BB3EB0">
              <w:rPr>
                <w:rFonts w:ascii="Arial" w:eastAsiaTheme="minorHAnsi" w:hAnsi="Arial" w:cs="Arial"/>
                <w:sz w:val="18"/>
                <w:szCs w:val="18"/>
              </w:rPr>
              <w:t>10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4F96BC41" w:rsidR="001E78BC" w:rsidRPr="008F578A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11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624A5D48" w:rsidR="001E78BC" w:rsidRPr="008F578A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6850287B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40BB081B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6232DCA2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S5-201500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02072F7E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TR 28.313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45684C58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7E6A45" w14:textId="523927D1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7958F316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478BF0DB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51FD4308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06FA5092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4BF1B3A6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5DBC1A4B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4D459865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6.6.5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01F43F06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S5-201501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76B6F7E6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TR 28.810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51541C59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China Mobile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245C10" w14:textId="63B77F38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68941AE3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21A2E6F8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7C016F48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4C45B461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2925D251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28EF82B2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6AA34C13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6.6.2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15AA75EF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S5-201503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4FEE9BA9" w:rsidR="001E78BC" w:rsidRPr="00B05571" w:rsidRDefault="001E78BC" w:rsidP="001E78BC">
            <w:pPr>
              <w:rPr>
                <w:rFonts w:eastAsiaTheme="minorHAnsi"/>
                <w:color w:val="5F497A" w:themeColor="accent4" w:themeShade="BF"/>
                <w:sz w:val="22"/>
                <w:szCs w:val="22"/>
              </w:rPr>
            </w:pPr>
            <w:r w:rsidRPr="00B05571">
              <w:rPr>
                <w:color w:val="5F497A" w:themeColor="accent4" w:themeShade="BF"/>
                <w:lang w:val="en-US" w:eastAsia="en-GB"/>
              </w:rPr>
              <w:t>Draft TR 28.807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544AFADF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8D3BEA" w14:textId="14BA8C2F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797CE8E1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6ABE0BB7" w:rsidR="001E78BC" w:rsidRPr="00FF6A64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F6A6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1BDA82FB" w:rsidR="001E78BC" w:rsidRPr="00FF6A64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FF6A64"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0E15483E" w:rsidR="001E78BC" w:rsidRPr="00AE4A4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618137D5" w:rsidR="001E78BC" w:rsidRPr="00AE4A4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4642FDA0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5B02C" w14:textId="5B870F5B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442BA" w14:textId="676507CC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S5-201504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0C2FE" w14:textId="7826D377" w:rsidR="001E78BC" w:rsidRPr="00B05571" w:rsidRDefault="001E78BC" w:rsidP="001E78BC">
            <w:pPr>
              <w:rPr>
                <w:rFonts w:eastAsiaTheme="minorHAnsi"/>
                <w:color w:val="5F497A" w:themeColor="accent4" w:themeShade="BF"/>
                <w:sz w:val="22"/>
                <w:szCs w:val="22"/>
              </w:rPr>
            </w:pPr>
            <w:r w:rsidRPr="00B05571">
              <w:rPr>
                <w:color w:val="5F497A" w:themeColor="accent4" w:themeShade="BF"/>
                <w:lang w:val="en-US" w:eastAsia="en-GB"/>
              </w:rPr>
              <w:t>Draft TS 28.310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579EA" w14:textId="6D89A994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ORANGE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7FCDBA" w14:textId="04799249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E54BAA7" w14:textId="3E15BB1D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92F892" w14:textId="36E1F926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56EED4" w14:textId="366C9400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15032D" w14:textId="002CBF83" w:rsidR="001E78BC" w:rsidRPr="00652C4C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785C0" w14:textId="4FBBBBF6" w:rsidR="001E78BC" w:rsidRPr="00652C4C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01C97122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8CC07" w14:textId="553B8BC6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6.4.9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87E768" w14:textId="686E1241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S5-201505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569D5" w14:textId="4C0F92DC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TS 28.535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9DD2D" w14:textId="7F3930DE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7681FA" w14:textId="45D9EE3D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FE1CFD9" w14:textId="62B81203" w:rsidR="001E78BC" w:rsidRPr="00F2608B" w:rsidRDefault="001E78BC" w:rsidP="001E78BC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270E85" w14:textId="3D01A82C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4D1DD" w14:textId="58D5492D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D40B6A" w14:textId="3803F8C0" w:rsidR="001E78BC" w:rsidRPr="008F578A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6AC37" w14:textId="0B6AB32C" w:rsidR="001E78BC" w:rsidRPr="008F578A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2DFCCC8F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5CCD7" w14:textId="50149FF2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02363" w14:textId="4248E4F3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S5-201506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A37D4" w14:textId="1F57A961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TS 28.307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C6F99" w14:textId="4361AB49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0CA48B" w14:textId="50C3EE4E" w:rsidR="001E78BC" w:rsidRDefault="001E78BC" w:rsidP="001E78B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3979C5" w14:textId="4A97EC0F" w:rsidR="001E78BC" w:rsidRPr="00F2608B" w:rsidRDefault="001E78BC" w:rsidP="001E78BC">
            <w:pPr>
              <w:adjustRightInd w:val="0"/>
              <w:spacing w:after="0"/>
              <w:ind w:left="58"/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20CAC" w14:textId="338D1F57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6CFA9A" w14:textId="09652429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6B0CD" w14:textId="2C110818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496D8F" w14:textId="56AF6CBE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4138E4C3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059F9" w14:textId="14F4F2BB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87EFE" w14:textId="14109B65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S5-201507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CD8CD" w14:textId="6E058180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TS 28.308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5F422" w14:textId="40721D04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1980D7" w14:textId="18D6FD53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AD702D" w14:textId="4147D5AA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039703" w14:textId="7DCFE103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C5460C" w14:textId="0828E016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3325" w14:textId="5544E310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FE4CA" w14:textId="4EC7BAC6" w:rsidR="001E78BC" w:rsidRPr="00777254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774607B1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173B8" w14:textId="74CFEEF4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510887" w14:textId="680EF1F0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S5-201508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0DCBC" w14:textId="3E4CA396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TS 28.405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E11342" w14:textId="4618FCF9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9AC8139" w14:textId="38C53EA2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9E65506" w14:textId="7BDCA8E8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8C7E9" w14:textId="481B48C5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9EB85" w14:textId="23295F65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CD17CC" w14:textId="3FC1B760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6B5B6" w14:textId="05A4AF67" w:rsidR="001E78BC" w:rsidRPr="00777254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0EB2BD46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65EDA" w14:textId="47ADB53F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D18A72" w14:textId="6E0F1517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S5-201509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B8E234" w14:textId="13F8B084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TS 28.406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A8D80" w14:textId="1574C853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A35292" w14:textId="3E822010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A39A88" w14:textId="5B48B76D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6C3809" w14:textId="50EA1790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AE88F0" w14:textId="075AC00E" w:rsidR="001E78BC" w:rsidRPr="000C4E33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C82699" w14:textId="7C55C3BA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D7307" w14:textId="0142A2FF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2E6C62F2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3D5DB" w14:textId="3C35CF73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6.6.4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031EF" w14:textId="77644A90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S5-201510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895EF" w14:textId="7F8B9AC0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TR 28.809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CD230" w14:textId="1436F817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481F2D" w14:textId="7718592F" w:rsidR="001E78BC" w:rsidRPr="00987A9D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3E0F3D7" w14:textId="42D1A50A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F75E90" w14:textId="04FF6F7E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3A3E3" w14:textId="3F867C87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E312AE" w14:textId="17E2EA57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508788" w14:textId="7744B8EF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5B40FFD7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C9F08" w14:textId="1BD83BF6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DA376" w14:textId="51810948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S5-201600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44D07E" w14:textId="0997A7FA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Rel-16 CR TS 28.533 Update of Management service description and diagram</w:t>
            </w:r>
            <w:r w:rsidRPr="006E4FFC">
              <w:rPr>
                <w:color w:val="1F497D"/>
                <w:lang w:val="en-US" w:eastAsia="en-GB"/>
              </w:rPr>
              <w:t xml:space="preserve"> </w:t>
            </w:r>
            <w:r w:rsidRPr="00636D46">
              <w:rPr>
                <w:color w:val="5F497A" w:themeColor="accent4" w:themeShade="BF"/>
                <w:lang w:val="en-US" w:eastAsia="en-GB"/>
              </w:rPr>
              <w:t>(Note: 1600 is revision of merged S5-201362/552 and S5-201419)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FF3775" w14:textId="71D003B0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FF5A7E" w14:textId="758A1CD6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3F8F8F" w14:textId="1EB04E0D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731720" w14:textId="3C72A4BF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4AE69C" w14:textId="25641DA9" w:rsidR="001E78BC" w:rsidRPr="00864E82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7DF386" w14:textId="715DD5D4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F4111B" w14:textId="37E126F8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1E78BC" w:rsidRPr="00777254" w14:paraId="0E8D8B52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3BC6F" w14:textId="542A745E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6.4.4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0ECA8" w14:textId="7BBF16AE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S5-201521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3A5F2" w14:textId="66D2A39B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Rel-16 Exception sheet for WI 5G_SLICE_ePA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2289B" w14:textId="6D46EBBB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C872A" w14:textId="1A85CD97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3A53B0" w14:textId="6CAF063D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A96379" w14:textId="766CA63C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9FF4F" w14:textId="0CD2B556" w:rsidR="001E78BC" w:rsidRPr="00DA49D8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4582F" w14:textId="3327ED0E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D7DEDC" w14:textId="1DBE0FC0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1E78BC" w:rsidRPr="00777254" w14:paraId="75114214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2683C1" w14:textId="54CE4EA8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lastRenderedPageBreak/>
              <w:t>6.4.12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998171" w14:textId="09AC6843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S5-201524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7AF54" w14:textId="362E7047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Rel-16 Work Item Exception for SON_5G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E1D34" w14:textId="4DE9FA58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133F1C" w14:textId="56BF8D58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69129B" w14:textId="118F30DF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B7A7B" w14:textId="5ADFFCFA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96A70A" w14:textId="3F848FAA" w:rsidR="001E78BC" w:rsidRPr="00F84FE0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2E2C2" w14:textId="14BA0AFB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11E1D4" w14:textId="4043F8E1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1E78BC" w:rsidRPr="00777254" w14:paraId="3D52FED0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20DEB8" w14:textId="2435E2C7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0D1096" w14:textId="4249B9D8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S5-201525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4218DE" w14:textId="3346D1CE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LS on the status update of the SON support for NR works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0D657" w14:textId="314A6180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EB8B57" w14:textId="2A60D543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4D6A3D" w14:textId="0D2EADED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proofErr w:type="spellStart"/>
            <w:r w:rsidRPr="00F2608B">
              <w:rPr>
                <w:rFonts w:eastAsiaTheme="minorHAnsi"/>
                <w:lang w:val="en-US" w:eastAsia="en-GB"/>
              </w:rPr>
              <w:t>LSout</w:t>
            </w:r>
            <w:proofErr w:type="spellEnd"/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F173A4" w14:textId="6F9152A4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E0702" w14:textId="5B884698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8FCCEB" w14:textId="167E3B04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B50A24" w14:textId="03AACD9E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1E78BC" w:rsidRPr="00777254" w14:paraId="3B371A6A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065598" w14:textId="0D8B4904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6.4.6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0E6E80" w14:textId="337CC5F1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S5-201530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20CE0" w14:textId="49251F8D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 xml:space="preserve">Rel-16 Exception sheet for </w:t>
            </w:r>
            <w:proofErr w:type="spellStart"/>
            <w:r w:rsidRPr="006E4FFC">
              <w:rPr>
                <w:color w:val="000000"/>
                <w:lang w:val="en-US" w:eastAsia="en-GB"/>
              </w:rPr>
              <w:t>eNRM</w:t>
            </w:r>
            <w:proofErr w:type="spellEnd"/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4C842" w14:textId="4461E83C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Nokia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A398D7" w14:textId="10099716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22B5C86" w14:textId="52D31E49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897A98" w14:textId="4D8804C7" w:rsidR="001E78BC" w:rsidRPr="0020465E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30BAB7" w14:textId="16092D42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77B960" w14:textId="155AD6F7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0F68E0" w14:textId="58F57DBF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1E78BC" w:rsidRPr="00777254" w14:paraId="27D1FB49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D2175" w14:textId="7B1724CD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6.4.6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9743F" w14:textId="41EBD8F7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S5-201539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D8090" w14:textId="591025D2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proofErr w:type="spellStart"/>
            <w:r w:rsidRPr="006E4FFC">
              <w:rPr>
                <w:color w:val="000000"/>
                <w:lang w:val="en-US" w:eastAsia="en-GB"/>
              </w:rPr>
              <w:t>YANG_Netconf</w:t>
            </w:r>
            <w:proofErr w:type="spellEnd"/>
            <w:r w:rsidRPr="006E4FFC">
              <w:rPr>
                <w:color w:val="000000"/>
                <w:lang w:val="en-US" w:eastAsia="en-GB"/>
              </w:rPr>
              <w:t xml:space="preserve"> Operations</w:t>
            </w:r>
            <w:r w:rsidRPr="006E4FFC">
              <w:rPr>
                <w:color w:val="1F497D"/>
                <w:lang w:val="en-US" w:eastAsia="en-GB"/>
              </w:rPr>
              <w:t xml:space="preserve"> 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69C876" w14:textId="6945AFA5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 xml:space="preserve">Ericsson </w:t>
            </w:r>
            <w:proofErr w:type="spellStart"/>
            <w:r w:rsidRPr="006E4FFC">
              <w:rPr>
                <w:color w:val="000000"/>
                <w:lang w:val="en-US" w:eastAsia="en-GB"/>
              </w:rPr>
              <w:t>España</w:t>
            </w:r>
            <w:proofErr w:type="spellEnd"/>
            <w:r w:rsidRPr="006E4FFC">
              <w:rPr>
                <w:color w:val="000000"/>
                <w:lang w:val="en-US" w:eastAsia="en-GB"/>
              </w:rPr>
              <w:t xml:space="preserve"> S.A.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3C40E4" w14:textId="11B5296A" w:rsidR="001E78BC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992457E" w14:textId="41CBC949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0C45F" w14:textId="6CDEB658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FA42EF" w14:textId="7919F000" w:rsidR="001E78BC" w:rsidRPr="00DB02E9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69D2B" w14:textId="2ADD4389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286C5D" w14:textId="49BA33C4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1E78BC" w:rsidRPr="00777254" w14:paraId="50B62DB1" w14:textId="77777777" w:rsidTr="00CC17C4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A1EEA5" w14:textId="31702E20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7.4.3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D0297" w14:textId="37A64BA8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color w:val="000000"/>
                <w:lang w:val="en-US" w:eastAsia="en-GB"/>
              </w:rPr>
              <w:t>S5-201570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91BBF" w14:textId="01B13132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Draft TS 28.201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5A2D68" w14:textId="05B8F162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8C990A" w14:textId="3487AA80" w:rsidR="001E78BC" w:rsidRPr="00A57501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6D7FF8E" w14:textId="372F75BD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73CC24" w14:textId="1678ACA7" w:rsidR="001E78BC" w:rsidRPr="008746B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46B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6B6DF3" w14:textId="37C82700" w:rsidR="001E78BC" w:rsidRPr="008746B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8746B1">
              <w:rPr>
                <w:rFonts w:ascii="Arial" w:eastAsiaTheme="minorHAnsi" w:hAnsi="Arial" w:cs="Arial"/>
                <w:sz w:val="18"/>
                <w:szCs w:val="18"/>
              </w:rPr>
              <w:t>6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65DA32" w14:textId="53856502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7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707E9E" w14:textId="1114FB4F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1E78BC" w:rsidRPr="00C333F4" w14:paraId="5BEE1D37" w14:textId="77777777" w:rsidTr="00D91CA5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3C546" w14:textId="0C849B75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6.2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1431C" w14:textId="77777777" w:rsidR="001E78BC" w:rsidRPr="00B040E7" w:rsidRDefault="001E78BC" w:rsidP="001E78BC">
            <w:pPr>
              <w:rPr>
                <w:color w:val="000000"/>
                <w:lang w:val="en-US" w:eastAsia="en-GB"/>
              </w:rPr>
            </w:pPr>
            <w:r w:rsidRPr="00B040E7">
              <w:rPr>
                <w:color w:val="000000"/>
                <w:lang w:val="en-US" w:eastAsia="en-GB"/>
              </w:rPr>
              <w:t>S5-201597</w:t>
            </w:r>
          </w:p>
          <w:p w14:paraId="2A88B83A" w14:textId="77777777" w:rsidR="001E78BC" w:rsidRPr="00B040E7" w:rsidRDefault="001E78BC" w:rsidP="001E78BC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  <w:p w14:paraId="3E6ADBF3" w14:textId="77777777" w:rsidR="001E78BC" w:rsidRPr="00B040E7" w:rsidRDefault="001E78BC" w:rsidP="001E78BC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  <w:p w14:paraId="5654B4CD" w14:textId="5A104D1B" w:rsidR="001E78BC" w:rsidRPr="00B040E7" w:rsidRDefault="001E78BC" w:rsidP="001E78BC">
            <w:pPr>
              <w:rPr>
                <w:rFonts w:eastAsiaTheme="minorHAnsi"/>
                <w:color w:val="000000"/>
                <w:sz w:val="22"/>
                <w:szCs w:val="22"/>
              </w:rPr>
            </w:pPr>
            <w:r w:rsidRPr="00B040E7">
              <w:rPr>
                <w:rFonts w:eastAsiaTheme="minorHAnsi"/>
                <w:color w:val="000000"/>
                <w:sz w:val="22"/>
                <w:szCs w:val="22"/>
              </w:rPr>
              <w:t>+</w:t>
            </w:r>
          </w:p>
          <w:p w14:paraId="343599BA" w14:textId="277AEDFA" w:rsidR="001E78BC" w:rsidRPr="00B040E7" w:rsidRDefault="001E78BC" w:rsidP="001E78BC">
            <w:pPr>
              <w:rPr>
                <w:color w:val="000000"/>
                <w:lang w:val="en-US" w:eastAsia="en-GB"/>
              </w:rPr>
            </w:pPr>
            <w:r w:rsidRPr="00B040E7">
              <w:rPr>
                <w:color w:val="000000"/>
                <w:lang w:val="en-US" w:eastAsia="en-GB"/>
              </w:rPr>
              <w:t>S5-201598</w:t>
            </w:r>
          </w:p>
          <w:p w14:paraId="43B416CD" w14:textId="1C93CDC8" w:rsidR="001E78BC" w:rsidRPr="00B040E7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B040E7">
              <w:rPr>
                <w:rFonts w:eastAsiaTheme="minorHAnsi"/>
                <w:color w:val="000000"/>
                <w:sz w:val="22"/>
                <w:szCs w:val="22"/>
              </w:rPr>
              <w:t>(same thread)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1F1C4B" w14:textId="3B9A0BB8" w:rsidR="001E78BC" w:rsidRPr="006E4FFC" w:rsidRDefault="001E78BC" w:rsidP="001E78BC">
            <w:pPr>
              <w:rPr>
                <w:color w:val="1F497D"/>
                <w:lang w:val="en-US" w:eastAsia="en-GB"/>
              </w:rPr>
            </w:pPr>
            <w:r w:rsidRPr="006E4FFC">
              <w:rPr>
                <w:color w:val="000000"/>
                <w:lang w:val="en-US" w:eastAsia="en-GB"/>
              </w:rPr>
              <w:t>New WID on management aspects for Edge Applications enablement</w:t>
            </w:r>
            <w:r w:rsidRPr="006E4FFC">
              <w:rPr>
                <w:color w:val="1F497D"/>
                <w:lang w:val="en-US" w:eastAsia="en-GB"/>
              </w:rPr>
              <w:t xml:space="preserve"> -&gt; New </w:t>
            </w:r>
            <w:r>
              <w:rPr>
                <w:color w:val="1F497D"/>
                <w:lang w:val="en-US" w:eastAsia="en-GB"/>
              </w:rPr>
              <w:t>S</w:t>
            </w:r>
            <w:r w:rsidRPr="006E4FFC">
              <w:rPr>
                <w:color w:val="1F497D"/>
                <w:lang w:val="en-US" w:eastAsia="en-GB"/>
              </w:rPr>
              <w:t>ID on edge computing management</w:t>
            </w:r>
          </w:p>
          <w:p w14:paraId="140DE5CD" w14:textId="77777777" w:rsidR="001E78BC" w:rsidRPr="006E4FFC" w:rsidRDefault="001E78BC" w:rsidP="001E78BC">
            <w:pPr>
              <w:rPr>
                <w:rFonts w:eastAsiaTheme="minorHAnsi"/>
                <w:color w:val="1F497D"/>
                <w:sz w:val="22"/>
                <w:szCs w:val="22"/>
              </w:rPr>
            </w:pPr>
            <w:r w:rsidRPr="006E4FFC">
              <w:rPr>
                <w:rFonts w:eastAsiaTheme="minorHAnsi"/>
                <w:color w:val="1F497D"/>
                <w:sz w:val="22"/>
                <w:szCs w:val="22"/>
              </w:rPr>
              <w:t>+</w:t>
            </w:r>
          </w:p>
          <w:p w14:paraId="6EDB806D" w14:textId="743593A8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Reply to: Reply LS to SA5 on Application Architecture for enabling Edge Applications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ABA26" w14:textId="07FCAB6B" w:rsidR="001E78BC" w:rsidRPr="006E4FFC" w:rsidRDefault="001E78BC" w:rsidP="001E78BC">
            <w:pPr>
              <w:rPr>
                <w:rFonts w:eastAsiaTheme="minorHAnsi"/>
                <w:sz w:val="22"/>
                <w:szCs w:val="22"/>
                <w:lang w:val="sv-SE"/>
              </w:rPr>
            </w:pPr>
            <w:r w:rsidRPr="006E4FFC">
              <w:rPr>
                <w:color w:val="000000"/>
                <w:lang w:val="sv-SE" w:eastAsia="en-GB"/>
              </w:rPr>
              <w:t>Samsung, 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243B04" w14:textId="1D17F8E3" w:rsidR="001E78BC" w:rsidRPr="00C333F4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val="sv-SE"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FF8E1FD" w14:textId="6AA28EBF" w:rsidR="001E78BC" w:rsidRPr="00F2608B" w:rsidRDefault="001E78BC" w:rsidP="001E78BC">
            <w:pPr>
              <w:rPr>
                <w:rFonts w:eastAsiaTheme="minorHAnsi"/>
                <w:lang w:val="sv-SE" w:eastAsia="en-GB"/>
              </w:rPr>
            </w:pPr>
            <w:r w:rsidRPr="00F2608B">
              <w:rPr>
                <w:rFonts w:eastAsiaTheme="minorHAnsi"/>
                <w:lang w:val="sv-SE" w:eastAsia="en-GB"/>
              </w:rPr>
              <w:t>WID + LSout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02A970" w14:textId="6C2AAD45" w:rsidR="001E78BC" w:rsidRPr="00C333F4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v-SE" w:eastAsia="en-GB"/>
              </w:rPr>
              <w:t>6-8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2AF15A" w14:textId="25D166D4" w:rsidR="001E78BC" w:rsidRPr="00C333F4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sv-SE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79BDFF" w14:textId="6AE6732D" w:rsidR="001E78BC" w:rsidRPr="00C333F4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sv-SE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sv-SE"/>
              </w:rPr>
              <w:t>11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7AB13B" w14:textId="68E2744C" w:rsidR="001E78BC" w:rsidRPr="00973E05" w:rsidRDefault="00177F82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1E78BC" w:rsidRPr="00777254" w14:paraId="65B3DB9A" w14:textId="77777777" w:rsidTr="00D91CA5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2457E" w14:textId="79FF25B4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6.4.1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50A054" w14:textId="352431A7" w:rsidR="001E78BC" w:rsidRPr="00B040E7" w:rsidRDefault="001E78BC" w:rsidP="001E78BC">
            <w:pPr>
              <w:rPr>
                <w:color w:val="000000"/>
                <w:lang w:val="en-US" w:eastAsia="en-GB"/>
              </w:rPr>
            </w:pPr>
            <w:r w:rsidRPr="00B040E7">
              <w:rPr>
                <w:color w:val="000000"/>
                <w:lang w:val="en-US" w:eastAsia="en-GB"/>
              </w:rPr>
              <w:t>S5-201532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3A123" w14:textId="5A177A13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Rel-16 Work Item Exception for QOED 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9B360" w14:textId="4D485624" w:rsidR="001E78BC" w:rsidRPr="006E4FFC" w:rsidRDefault="001E78BC" w:rsidP="001E78BC">
            <w:pPr>
              <w:rPr>
                <w:rFonts w:eastAsiaTheme="minorHAnsi"/>
                <w:sz w:val="22"/>
                <w:szCs w:val="22"/>
              </w:rPr>
            </w:pPr>
            <w:r w:rsidRPr="006E4FFC">
              <w:rPr>
                <w:color w:val="000000"/>
                <w:lang w:val="en-US" w:eastAsia="en-GB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9346DC" w14:textId="77777777" w:rsidR="001E78BC" w:rsidRPr="00A57501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124FB9" w14:textId="794B143E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8931F7" w14:textId="05CC1F39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4EAEB1" w14:textId="019D1AF8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908D99" w14:textId="2EDE492B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95037E" w14:textId="20A9BCAE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1E78BC" w:rsidRPr="00777254" w14:paraId="763E987C" w14:textId="77777777" w:rsidTr="00D91CA5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C94118" w14:textId="7AFBCEE2" w:rsidR="001E78BC" w:rsidRPr="006E4FFC" w:rsidRDefault="001E78BC" w:rsidP="001E78BC">
            <w:pPr>
              <w:rPr>
                <w:color w:val="000000"/>
                <w:lang w:val="en-US" w:eastAsia="en-GB"/>
              </w:rPr>
            </w:pPr>
            <w:r w:rsidRPr="006E4FFC">
              <w:rPr>
                <w:color w:val="000000"/>
                <w:lang w:val="en-US" w:eastAsia="en-GB"/>
              </w:rPr>
              <w:t>6.4.5</w:t>
            </w:r>
          </w:p>
        </w:tc>
        <w:tc>
          <w:tcPr>
            <w:tcW w:w="9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30ECF" w14:textId="5D6ACB4F" w:rsidR="001E78BC" w:rsidRPr="00B040E7" w:rsidRDefault="001E78BC" w:rsidP="001E78BC">
            <w:pPr>
              <w:rPr>
                <w:color w:val="000000"/>
                <w:lang w:val="en-US" w:eastAsia="en-GB"/>
              </w:rPr>
            </w:pPr>
            <w:r w:rsidRPr="00B040E7">
              <w:t>S5-201523</w:t>
            </w:r>
          </w:p>
        </w:tc>
        <w:tc>
          <w:tcPr>
            <w:tcW w:w="23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BF3EA" w14:textId="3D1927CC" w:rsidR="001E78BC" w:rsidRPr="006E4FFC" w:rsidRDefault="001E78BC" w:rsidP="001E78BC">
            <w:pPr>
              <w:rPr>
                <w:color w:val="000000"/>
                <w:lang w:val="en-US" w:eastAsia="en-GB"/>
              </w:rPr>
            </w:pPr>
            <w:r w:rsidRPr="006E4FFC">
              <w:t>Exception sheet for WI 5GDMS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F9343F" w14:textId="79ACB0AB" w:rsidR="001E78BC" w:rsidRPr="006E4FFC" w:rsidRDefault="001E78BC" w:rsidP="001E78BC">
            <w:pPr>
              <w:rPr>
                <w:color w:val="000000"/>
                <w:lang w:val="en-US" w:eastAsia="en-GB"/>
              </w:rPr>
            </w:pPr>
            <w:r w:rsidRPr="006E4FFC"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561F5D" w14:textId="77777777" w:rsidR="001E78BC" w:rsidRPr="00A57501" w:rsidRDefault="001E78BC" w:rsidP="001E78B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E21C1" w14:textId="50548D14" w:rsidR="001E78BC" w:rsidRPr="00F2608B" w:rsidRDefault="001E78BC" w:rsidP="001E78BC">
            <w:pPr>
              <w:rPr>
                <w:rFonts w:eastAsiaTheme="minorHAnsi"/>
                <w:lang w:val="en-US" w:eastAsia="en-GB"/>
              </w:rPr>
            </w:pPr>
            <w:r w:rsidRPr="00F2608B">
              <w:rPr>
                <w:color w:val="000000"/>
                <w:lang w:val="en-US" w:eastAsia="en-GB"/>
              </w:rPr>
              <w:t>Exception sheet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61C354" w14:textId="6151D92A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Mar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8F3BAA" w14:textId="03205F62" w:rsidR="001E78BC" w:rsidRPr="00A57501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March 23.59 GMT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F0D3E8" w14:textId="7FB43D7C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 Mar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FE3B88" w14:textId="40A7AAEB" w:rsidR="001E78BC" w:rsidRPr="00973E05" w:rsidRDefault="001E78BC" w:rsidP="001E78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C89B" w14:textId="77777777" w:rsidR="00A64222" w:rsidRDefault="00A64222">
      <w:r>
        <w:separator/>
      </w:r>
    </w:p>
  </w:endnote>
  <w:endnote w:type="continuationSeparator" w:id="0">
    <w:p w14:paraId="124F12E6" w14:textId="77777777" w:rsidR="00A64222" w:rsidRDefault="00A6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C5EC9" w14:textId="77777777" w:rsidR="00A64222" w:rsidRDefault="00A64222">
      <w:r>
        <w:separator/>
      </w:r>
    </w:p>
  </w:footnote>
  <w:footnote w:type="continuationSeparator" w:id="0">
    <w:p w14:paraId="6447650B" w14:textId="77777777" w:rsidR="00A64222" w:rsidRDefault="00A64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4"/>
    <w:rsid w:val="00000634"/>
    <w:rsid w:val="00001579"/>
    <w:rsid w:val="000025CC"/>
    <w:rsid w:val="000038E0"/>
    <w:rsid w:val="00004389"/>
    <w:rsid w:val="000044FB"/>
    <w:rsid w:val="0000537E"/>
    <w:rsid w:val="00005422"/>
    <w:rsid w:val="0000562D"/>
    <w:rsid w:val="000056EA"/>
    <w:rsid w:val="00007B22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6F29"/>
    <w:rsid w:val="00017156"/>
    <w:rsid w:val="00017F00"/>
    <w:rsid w:val="000204DB"/>
    <w:rsid w:val="000215CC"/>
    <w:rsid w:val="00023FAF"/>
    <w:rsid w:val="000243BB"/>
    <w:rsid w:val="00024A85"/>
    <w:rsid w:val="00024B2F"/>
    <w:rsid w:val="00024C13"/>
    <w:rsid w:val="00025770"/>
    <w:rsid w:val="00025A1E"/>
    <w:rsid w:val="000315AC"/>
    <w:rsid w:val="000315CD"/>
    <w:rsid w:val="00033C1A"/>
    <w:rsid w:val="00035239"/>
    <w:rsid w:val="000354A8"/>
    <w:rsid w:val="0003726C"/>
    <w:rsid w:val="0003778B"/>
    <w:rsid w:val="000432C6"/>
    <w:rsid w:val="000437B5"/>
    <w:rsid w:val="00043831"/>
    <w:rsid w:val="00043AC4"/>
    <w:rsid w:val="00043BD6"/>
    <w:rsid w:val="00044719"/>
    <w:rsid w:val="00045237"/>
    <w:rsid w:val="00047349"/>
    <w:rsid w:val="000475DA"/>
    <w:rsid w:val="000477F0"/>
    <w:rsid w:val="000501E4"/>
    <w:rsid w:val="0005044A"/>
    <w:rsid w:val="00051488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A7B"/>
    <w:rsid w:val="00073EDA"/>
    <w:rsid w:val="00073F17"/>
    <w:rsid w:val="00073F3A"/>
    <w:rsid w:val="00073FB0"/>
    <w:rsid w:val="00074141"/>
    <w:rsid w:val="0007425F"/>
    <w:rsid w:val="00074BF2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5F96"/>
    <w:rsid w:val="00086054"/>
    <w:rsid w:val="00087B02"/>
    <w:rsid w:val="00087EC7"/>
    <w:rsid w:val="00090691"/>
    <w:rsid w:val="00091411"/>
    <w:rsid w:val="000920BA"/>
    <w:rsid w:val="00092957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590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9CF"/>
    <w:rsid w:val="000C3A1D"/>
    <w:rsid w:val="000C4320"/>
    <w:rsid w:val="000C4E33"/>
    <w:rsid w:val="000C597C"/>
    <w:rsid w:val="000C5FE1"/>
    <w:rsid w:val="000C66E7"/>
    <w:rsid w:val="000C78B9"/>
    <w:rsid w:val="000C7F2F"/>
    <w:rsid w:val="000D05CA"/>
    <w:rsid w:val="000D162B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31E6"/>
    <w:rsid w:val="000E379E"/>
    <w:rsid w:val="000E3874"/>
    <w:rsid w:val="000E46D3"/>
    <w:rsid w:val="000E5268"/>
    <w:rsid w:val="000E547C"/>
    <w:rsid w:val="000E70B2"/>
    <w:rsid w:val="000E7FC6"/>
    <w:rsid w:val="000F0681"/>
    <w:rsid w:val="000F1821"/>
    <w:rsid w:val="000F30F1"/>
    <w:rsid w:val="000F3974"/>
    <w:rsid w:val="000F4076"/>
    <w:rsid w:val="000F4125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4B2B"/>
    <w:rsid w:val="00116974"/>
    <w:rsid w:val="00117918"/>
    <w:rsid w:val="0012123D"/>
    <w:rsid w:val="00121378"/>
    <w:rsid w:val="00122403"/>
    <w:rsid w:val="001225C9"/>
    <w:rsid w:val="00122780"/>
    <w:rsid w:val="00122D48"/>
    <w:rsid w:val="001231F7"/>
    <w:rsid w:val="00123464"/>
    <w:rsid w:val="001237B0"/>
    <w:rsid w:val="00123935"/>
    <w:rsid w:val="00124F8A"/>
    <w:rsid w:val="00127752"/>
    <w:rsid w:val="001279E9"/>
    <w:rsid w:val="0013121D"/>
    <w:rsid w:val="001338C4"/>
    <w:rsid w:val="00135F77"/>
    <w:rsid w:val="0014121C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406B"/>
    <w:rsid w:val="0015527B"/>
    <w:rsid w:val="0015579D"/>
    <w:rsid w:val="00156547"/>
    <w:rsid w:val="001569B4"/>
    <w:rsid w:val="00156BCE"/>
    <w:rsid w:val="00156E3A"/>
    <w:rsid w:val="001607CD"/>
    <w:rsid w:val="00160E13"/>
    <w:rsid w:val="00162529"/>
    <w:rsid w:val="001649A5"/>
    <w:rsid w:val="001655E4"/>
    <w:rsid w:val="0016659D"/>
    <w:rsid w:val="00166DC7"/>
    <w:rsid w:val="0016729E"/>
    <w:rsid w:val="00167580"/>
    <w:rsid w:val="00171733"/>
    <w:rsid w:val="001719C7"/>
    <w:rsid w:val="00172D23"/>
    <w:rsid w:val="0017437D"/>
    <w:rsid w:val="001753C7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B71"/>
    <w:rsid w:val="00184230"/>
    <w:rsid w:val="00184A2B"/>
    <w:rsid w:val="00186B0D"/>
    <w:rsid w:val="00187ABA"/>
    <w:rsid w:val="00187EED"/>
    <w:rsid w:val="00190C7E"/>
    <w:rsid w:val="00192168"/>
    <w:rsid w:val="00192D8E"/>
    <w:rsid w:val="00192F6F"/>
    <w:rsid w:val="001930FD"/>
    <w:rsid w:val="00195621"/>
    <w:rsid w:val="001963AA"/>
    <w:rsid w:val="0019757B"/>
    <w:rsid w:val="001A1926"/>
    <w:rsid w:val="001A27C8"/>
    <w:rsid w:val="001A2B8C"/>
    <w:rsid w:val="001A2D15"/>
    <w:rsid w:val="001A3485"/>
    <w:rsid w:val="001A3834"/>
    <w:rsid w:val="001A3B0A"/>
    <w:rsid w:val="001A3D3E"/>
    <w:rsid w:val="001A4EEA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3734"/>
    <w:rsid w:val="001B38B0"/>
    <w:rsid w:val="001B5531"/>
    <w:rsid w:val="001B5E71"/>
    <w:rsid w:val="001B7564"/>
    <w:rsid w:val="001B7856"/>
    <w:rsid w:val="001B7D35"/>
    <w:rsid w:val="001C0223"/>
    <w:rsid w:val="001C0CCC"/>
    <w:rsid w:val="001C1469"/>
    <w:rsid w:val="001C39FB"/>
    <w:rsid w:val="001C3E2F"/>
    <w:rsid w:val="001C449F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AF6"/>
    <w:rsid w:val="001D5A7C"/>
    <w:rsid w:val="001D6FCC"/>
    <w:rsid w:val="001D7AE7"/>
    <w:rsid w:val="001E07DE"/>
    <w:rsid w:val="001E0908"/>
    <w:rsid w:val="001E09F6"/>
    <w:rsid w:val="001E0AB2"/>
    <w:rsid w:val="001E15D5"/>
    <w:rsid w:val="001E1AFF"/>
    <w:rsid w:val="001E242B"/>
    <w:rsid w:val="001E2ADD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1F77E6"/>
    <w:rsid w:val="00200DB8"/>
    <w:rsid w:val="00201ACE"/>
    <w:rsid w:val="0020465E"/>
    <w:rsid w:val="00207145"/>
    <w:rsid w:val="00207269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6CC2"/>
    <w:rsid w:val="00227950"/>
    <w:rsid w:val="00230631"/>
    <w:rsid w:val="002314DF"/>
    <w:rsid w:val="0023151A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20A"/>
    <w:rsid w:val="00243878"/>
    <w:rsid w:val="0024482B"/>
    <w:rsid w:val="00244F44"/>
    <w:rsid w:val="00245B84"/>
    <w:rsid w:val="00246C46"/>
    <w:rsid w:val="00247A14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4320"/>
    <w:rsid w:val="0026441E"/>
    <w:rsid w:val="002650AD"/>
    <w:rsid w:val="002656E6"/>
    <w:rsid w:val="00265F9C"/>
    <w:rsid w:val="002667B0"/>
    <w:rsid w:val="002668AD"/>
    <w:rsid w:val="00266FF8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8024F"/>
    <w:rsid w:val="00280DDA"/>
    <w:rsid w:val="00280ECD"/>
    <w:rsid w:val="002826D8"/>
    <w:rsid w:val="00282B3F"/>
    <w:rsid w:val="0028321D"/>
    <w:rsid w:val="002840C7"/>
    <w:rsid w:val="00284E09"/>
    <w:rsid w:val="002859F9"/>
    <w:rsid w:val="002869A3"/>
    <w:rsid w:val="00286C58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A82"/>
    <w:rsid w:val="00296D96"/>
    <w:rsid w:val="002A063C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595"/>
    <w:rsid w:val="002C2811"/>
    <w:rsid w:val="002C389F"/>
    <w:rsid w:val="002C3B99"/>
    <w:rsid w:val="002C5A13"/>
    <w:rsid w:val="002C603A"/>
    <w:rsid w:val="002C7500"/>
    <w:rsid w:val="002C755D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059E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AD4"/>
    <w:rsid w:val="00301D63"/>
    <w:rsid w:val="00301EF5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5461"/>
    <w:rsid w:val="003161E0"/>
    <w:rsid w:val="003163E5"/>
    <w:rsid w:val="00316B43"/>
    <w:rsid w:val="0031784A"/>
    <w:rsid w:val="00321547"/>
    <w:rsid w:val="00322B73"/>
    <w:rsid w:val="003231A1"/>
    <w:rsid w:val="003252D0"/>
    <w:rsid w:val="003265CE"/>
    <w:rsid w:val="0032769A"/>
    <w:rsid w:val="00327974"/>
    <w:rsid w:val="00330234"/>
    <w:rsid w:val="0033129A"/>
    <w:rsid w:val="00331628"/>
    <w:rsid w:val="00332147"/>
    <w:rsid w:val="003331F4"/>
    <w:rsid w:val="00333780"/>
    <w:rsid w:val="00333855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08A0"/>
    <w:rsid w:val="003422D3"/>
    <w:rsid w:val="00344784"/>
    <w:rsid w:val="00344837"/>
    <w:rsid w:val="003451F5"/>
    <w:rsid w:val="00345D77"/>
    <w:rsid w:val="00347A1C"/>
    <w:rsid w:val="00347D53"/>
    <w:rsid w:val="003507F2"/>
    <w:rsid w:val="003528BD"/>
    <w:rsid w:val="00352E4C"/>
    <w:rsid w:val="00352FBB"/>
    <w:rsid w:val="00353308"/>
    <w:rsid w:val="003537B2"/>
    <w:rsid w:val="00353B0E"/>
    <w:rsid w:val="00353EF8"/>
    <w:rsid w:val="00353F84"/>
    <w:rsid w:val="003541F5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7030A"/>
    <w:rsid w:val="00371D90"/>
    <w:rsid w:val="00374FD1"/>
    <w:rsid w:val="0037559E"/>
    <w:rsid w:val="00375F09"/>
    <w:rsid w:val="00375FC1"/>
    <w:rsid w:val="00376605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7235"/>
    <w:rsid w:val="003876A4"/>
    <w:rsid w:val="00387CA1"/>
    <w:rsid w:val="00391A74"/>
    <w:rsid w:val="00392D8A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664F"/>
    <w:rsid w:val="003A6FB3"/>
    <w:rsid w:val="003A71C8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48A9"/>
    <w:rsid w:val="003F671C"/>
    <w:rsid w:val="003F6DA4"/>
    <w:rsid w:val="003F6E4C"/>
    <w:rsid w:val="003F7821"/>
    <w:rsid w:val="00400068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3730"/>
    <w:rsid w:val="0041431C"/>
    <w:rsid w:val="00414A61"/>
    <w:rsid w:val="00416C32"/>
    <w:rsid w:val="004178B0"/>
    <w:rsid w:val="00420B51"/>
    <w:rsid w:val="00421B4E"/>
    <w:rsid w:val="0042240D"/>
    <w:rsid w:val="00422F66"/>
    <w:rsid w:val="0042348C"/>
    <w:rsid w:val="00424C4E"/>
    <w:rsid w:val="00424D0D"/>
    <w:rsid w:val="004259F2"/>
    <w:rsid w:val="00430A83"/>
    <w:rsid w:val="00430CF4"/>
    <w:rsid w:val="00431D0D"/>
    <w:rsid w:val="00431EAA"/>
    <w:rsid w:val="00432A88"/>
    <w:rsid w:val="00433E4B"/>
    <w:rsid w:val="0043583D"/>
    <w:rsid w:val="004365D7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45DF6"/>
    <w:rsid w:val="00446170"/>
    <w:rsid w:val="00450783"/>
    <w:rsid w:val="004509E6"/>
    <w:rsid w:val="00450AD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57CCD"/>
    <w:rsid w:val="0046028B"/>
    <w:rsid w:val="00461369"/>
    <w:rsid w:val="004615CC"/>
    <w:rsid w:val="00461C6B"/>
    <w:rsid w:val="004622C6"/>
    <w:rsid w:val="004623BE"/>
    <w:rsid w:val="00463D9F"/>
    <w:rsid w:val="00463FBC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5DA"/>
    <w:rsid w:val="004939C4"/>
    <w:rsid w:val="0049591A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5D4"/>
    <w:rsid w:val="004B1D16"/>
    <w:rsid w:val="004B22CA"/>
    <w:rsid w:val="004B23BC"/>
    <w:rsid w:val="004B262A"/>
    <w:rsid w:val="004B294E"/>
    <w:rsid w:val="004B2C70"/>
    <w:rsid w:val="004B6DCB"/>
    <w:rsid w:val="004C04C4"/>
    <w:rsid w:val="004C0F37"/>
    <w:rsid w:val="004C1230"/>
    <w:rsid w:val="004C1BFF"/>
    <w:rsid w:val="004C1EB7"/>
    <w:rsid w:val="004C34CA"/>
    <w:rsid w:val="004C753E"/>
    <w:rsid w:val="004C7717"/>
    <w:rsid w:val="004C7E02"/>
    <w:rsid w:val="004D141D"/>
    <w:rsid w:val="004D1CDB"/>
    <w:rsid w:val="004D282F"/>
    <w:rsid w:val="004D34E3"/>
    <w:rsid w:val="004D3650"/>
    <w:rsid w:val="004D3EE4"/>
    <w:rsid w:val="004D50F2"/>
    <w:rsid w:val="004D5F4A"/>
    <w:rsid w:val="004D624E"/>
    <w:rsid w:val="004D6FD5"/>
    <w:rsid w:val="004D7C96"/>
    <w:rsid w:val="004D7DB7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5FC9"/>
    <w:rsid w:val="004E694C"/>
    <w:rsid w:val="004E6AB6"/>
    <w:rsid w:val="004E6CCE"/>
    <w:rsid w:val="004F0712"/>
    <w:rsid w:val="004F0D43"/>
    <w:rsid w:val="004F3167"/>
    <w:rsid w:val="004F3480"/>
    <w:rsid w:val="004F5AE0"/>
    <w:rsid w:val="004F6CEC"/>
    <w:rsid w:val="0050001C"/>
    <w:rsid w:val="0050115B"/>
    <w:rsid w:val="00501D5B"/>
    <w:rsid w:val="00501E07"/>
    <w:rsid w:val="005026D1"/>
    <w:rsid w:val="00502CB9"/>
    <w:rsid w:val="00503001"/>
    <w:rsid w:val="00503714"/>
    <w:rsid w:val="00503810"/>
    <w:rsid w:val="0050394D"/>
    <w:rsid w:val="00504DD5"/>
    <w:rsid w:val="00507124"/>
    <w:rsid w:val="0050723E"/>
    <w:rsid w:val="00507270"/>
    <w:rsid w:val="0051183F"/>
    <w:rsid w:val="00511D6E"/>
    <w:rsid w:val="005121E4"/>
    <w:rsid w:val="0051254F"/>
    <w:rsid w:val="005129BA"/>
    <w:rsid w:val="00514AE5"/>
    <w:rsid w:val="00514D8E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BF8"/>
    <w:rsid w:val="005238B0"/>
    <w:rsid w:val="00523AD9"/>
    <w:rsid w:val="00523BAD"/>
    <w:rsid w:val="00523C36"/>
    <w:rsid w:val="00523D63"/>
    <w:rsid w:val="0052406F"/>
    <w:rsid w:val="005243FC"/>
    <w:rsid w:val="0052528F"/>
    <w:rsid w:val="005254BF"/>
    <w:rsid w:val="00525F69"/>
    <w:rsid w:val="00526FB5"/>
    <w:rsid w:val="005301D2"/>
    <w:rsid w:val="00530F39"/>
    <w:rsid w:val="00532273"/>
    <w:rsid w:val="005341BA"/>
    <w:rsid w:val="0053475B"/>
    <w:rsid w:val="005354F4"/>
    <w:rsid w:val="00535B45"/>
    <w:rsid w:val="00535BC2"/>
    <w:rsid w:val="00535FC8"/>
    <w:rsid w:val="00536E85"/>
    <w:rsid w:val="00537CD2"/>
    <w:rsid w:val="0054028A"/>
    <w:rsid w:val="00541CAB"/>
    <w:rsid w:val="00541EA8"/>
    <w:rsid w:val="005426B2"/>
    <w:rsid w:val="005450C5"/>
    <w:rsid w:val="00545D13"/>
    <w:rsid w:val="005469DB"/>
    <w:rsid w:val="00546CA7"/>
    <w:rsid w:val="00546D50"/>
    <w:rsid w:val="005474AF"/>
    <w:rsid w:val="00551EE5"/>
    <w:rsid w:val="00552AE7"/>
    <w:rsid w:val="00553361"/>
    <w:rsid w:val="00553774"/>
    <w:rsid w:val="00554F5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3C4"/>
    <w:rsid w:val="0057098F"/>
    <w:rsid w:val="00570D9E"/>
    <w:rsid w:val="00570FF0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800F5"/>
    <w:rsid w:val="005806EF"/>
    <w:rsid w:val="005816B4"/>
    <w:rsid w:val="00581B80"/>
    <w:rsid w:val="00581D27"/>
    <w:rsid w:val="00581D58"/>
    <w:rsid w:val="005839AF"/>
    <w:rsid w:val="00585C63"/>
    <w:rsid w:val="00586FAD"/>
    <w:rsid w:val="00587F53"/>
    <w:rsid w:val="0059080E"/>
    <w:rsid w:val="00590831"/>
    <w:rsid w:val="00591F50"/>
    <w:rsid w:val="005923C6"/>
    <w:rsid w:val="00593B09"/>
    <w:rsid w:val="00594C76"/>
    <w:rsid w:val="00595B97"/>
    <w:rsid w:val="00595FDC"/>
    <w:rsid w:val="005965BB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B7F31"/>
    <w:rsid w:val="005C1577"/>
    <w:rsid w:val="005C1B60"/>
    <w:rsid w:val="005C3266"/>
    <w:rsid w:val="005C33CC"/>
    <w:rsid w:val="005C4628"/>
    <w:rsid w:val="005C4846"/>
    <w:rsid w:val="005C7F9C"/>
    <w:rsid w:val="005D14A6"/>
    <w:rsid w:val="005D446E"/>
    <w:rsid w:val="005D45AA"/>
    <w:rsid w:val="005D65EA"/>
    <w:rsid w:val="005D743E"/>
    <w:rsid w:val="005E004D"/>
    <w:rsid w:val="005E0D14"/>
    <w:rsid w:val="005E10CC"/>
    <w:rsid w:val="005E190B"/>
    <w:rsid w:val="005E1B4A"/>
    <w:rsid w:val="005E2ABE"/>
    <w:rsid w:val="005E2CB6"/>
    <w:rsid w:val="005E35EC"/>
    <w:rsid w:val="005E3DF2"/>
    <w:rsid w:val="005E4B20"/>
    <w:rsid w:val="005E5996"/>
    <w:rsid w:val="005E630E"/>
    <w:rsid w:val="005E7107"/>
    <w:rsid w:val="005E7F8C"/>
    <w:rsid w:val="005F047D"/>
    <w:rsid w:val="005F0F29"/>
    <w:rsid w:val="005F17FA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7029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1989"/>
    <w:rsid w:val="00632566"/>
    <w:rsid w:val="00632A21"/>
    <w:rsid w:val="00632F17"/>
    <w:rsid w:val="00633330"/>
    <w:rsid w:val="006334B1"/>
    <w:rsid w:val="00633891"/>
    <w:rsid w:val="0063507A"/>
    <w:rsid w:val="00635591"/>
    <w:rsid w:val="006356E0"/>
    <w:rsid w:val="0063577C"/>
    <w:rsid w:val="006362A2"/>
    <w:rsid w:val="00636D46"/>
    <w:rsid w:val="006377C3"/>
    <w:rsid w:val="00637F1A"/>
    <w:rsid w:val="0064058B"/>
    <w:rsid w:val="00640FC5"/>
    <w:rsid w:val="00641920"/>
    <w:rsid w:val="00644CA6"/>
    <w:rsid w:val="0064522C"/>
    <w:rsid w:val="00645544"/>
    <w:rsid w:val="00645C76"/>
    <w:rsid w:val="006473ED"/>
    <w:rsid w:val="00647691"/>
    <w:rsid w:val="006518DD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63A3"/>
    <w:rsid w:val="006766D6"/>
    <w:rsid w:val="0068049B"/>
    <w:rsid w:val="00680575"/>
    <w:rsid w:val="00680D5A"/>
    <w:rsid w:val="00681C8D"/>
    <w:rsid w:val="00681F89"/>
    <w:rsid w:val="00682C7D"/>
    <w:rsid w:val="00684FE0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14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358B"/>
    <w:rsid w:val="006D47F7"/>
    <w:rsid w:val="006D5483"/>
    <w:rsid w:val="006D58C0"/>
    <w:rsid w:val="006D5B7B"/>
    <w:rsid w:val="006D5DA2"/>
    <w:rsid w:val="006D7769"/>
    <w:rsid w:val="006E1062"/>
    <w:rsid w:val="006E146B"/>
    <w:rsid w:val="006E14FF"/>
    <w:rsid w:val="006E18BE"/>
    <w:rsid w:val="006E1A9C"/>
    <w:rsid w:val="006E2E9A"/>
    <w:rsid w:val="006E3B31"/>
    <w:rsid w:val="006E3EE3"/>
    <w:rsid w:val="006E4FFC"/>
    <w:rsid w:val="006E716E"/>
    <w:rsid w:val="006E7CAB"/>
    <w:rsid w:val="006F1CFF"/>
    <w:rsid w:val="006F3823"/>
    <w:rsid w:val="006F3A91"/>
    <w:rsid w:val="006F3BF7"/>
    <w:rsid w:val="006F472E"/>
    <w:rsid w:val="006F4797"/>
    <w:rsid w:val="006F72E0"/>
    <w:rsid w:val="006F7A8D"/>
    <w:rsid w:val="007000E7"/>
    <w:rsid w:val="007007BC"/>
    <w:rsid w:val="00701E41"/>
    <w:rsid w:val="0070279A"/>
    <w:rsid w:val="00702962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20240"/>
    <w:rsid w:val="007202FC"/>
    <w:rsid w:val="007210B1"/>
    <w:rsid w:val="00721111"/>
    <w:rsid w:val="007214BC"/>
    <w:rsid w:val="00721ACD"/>
    <w:rsid w:val="0072263D"/>
    <w:rsid w:val="007227BE"/>
    <w:rsid w:val="00722F66"/>
    <w:rsid w:val="007239CB"/>
    <w:rsid w:val="00723B15"/>
    <w:rsid w:val="00724555"/>
    <w:rsid w:val="00725154"/>
    <w:rsid w:val="00726302"/>
    <w:rsid w:val="00727833"/>
    <w:rsid w:val="0072788E"/>
    <w:rsid w:val="00730CE9"/>
    <w:rsid w:val="0073150D"/>
    <w:rsid w:val="00732327"/>
    <w:rsid w:val="00732657"/>
    <w:rsid w:val="0073306F"/>
    <w:rsid w:val="00733B4D"/>
    <w:rsid w:val="007346B0"/>
    <w:rsid w:val="00734A42"/>
    <w:rsid w:val="00735AE7"/>
    <w:rsid w:val="00735B33"/>
    <w:rsid w:val="007370F4"/>
    <w:rsid w:val="007371F1"/>
    <w:rsid w:val="007377E0"/>
    <w:rsid w:val="00737CFF"/>
    <w:rsid w:val="00742BE0"/>
    <w:rsid w:val="00743400"/>
    <w:rsid w:val="007434B5"/>
    <w:rsid w:val="00744762"/>
    <w:rsid w:val="00744F38"/>
    <w:rsid w:val="00747595"/>
    <w:rsid w:val="00747B1B"/>
    <w:rsid w:val="00751A66"/>
    <w:rsid w:val="00751F2B"/>
    <w:rsid w:val="007530A9"/>
    <w:rsid w:val="00753345"/>
    <w:rsid w:val="007540B0"/>
    <w:rsid w:val="0075489D"/>
    <w:rsid w:val="0075529A"/>
    <w:rsid w:val="00755707"/>
    <w:rsid w:val="007568E8"/>
    <w:rsid w:val="00756C6B"/>
    <w:rsid w:val="00757F15"/>
    <w:rsid w:val="00761442"/>
    <w:rsid w:val="00761537"/>
    <w:rsid w:val="00761B6F"/>
    <w:rsid w:val="00762785"/>
    <w:rsid w:val="00763CF9"/>
    <w:rsid w:val="00763FC9"/>
    <w:rsid w:val="00764198"/>
    <w:rsid w:val="0076532B"/>
    <w:rsid w:val="00765BA8"/>
    <w:rsid w:val="00765E87"/>
    <w:rsid w:val="00766083"/>
    <w:rsid w:val="007674C3"/>
    <w:rsid w:val="00767997"/>
    <w:rsid w:val="0077012A"/>
    <w:rsid w:val="007702CF"/>
    <w:rsid w:val="00770D2C"/>
    <w:rsid w:val="007722E8"/>
    <w:rsid w:val="00772889"/>
    <w:rsid w:val="00774CBD"/>
    <w:rsid w:val="00776C3B"/>
    <w:rsid w:val="00776CA3"/>
    <w:rsid w:val="00777254"/>
    <w:rsid w:val="00780E97"/>
    <w:rsid w:val="0078252C"/>
    <w:rsid w:val="007831D3"/>
    <w:rsid w:val="0078331B"/>
    <w:rsid w:val="00783879"/>
    <w:rsid w:val="00783BCE"/>
    <w:rsid w:val="0078478D"/>
    <w:rsid w:val="00784A58"/>
    <w:rsid w:val="00785F1F"/>
    <w:rsid w:val="00786AF9"/>
    <w:rsid w:val="00790F98"/>
    <w:rsid w:val="007912C1"/>
    <w:rsid w:val="0079204E"/>
    <w:rsid w:val="00793362"/>
    <w:rsid w:val="00796D03"/>
    <w:rsid w:val="00797441"/>
    <w:rsid w:val="007A010F"/>
    <w:rsid w:val="007A016F"/>
    <w:rsid w:val="007A0A44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3A9"/>
    <w:rsid w:val="007C641A"/>
    <w:rsid w:val="007C73CC"/>
    <w:rsid w:val="007C7BAC"/>
    <w:rsid w:val="007D05C3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A3B"/>
    <w:rsid w:val="007D7BC8"/>
    <w:rsid w:val="007E0600"/>
    <w:rsid w:val="007E21C7"/>
    <w:rsid w:val="007E21FC"/>
    <w:rsid w:val="007E43F1"/>
    <w:rsid w:val="007E53A6"/>
    <w:rsid w:val="007E6D5D"/>
    <w:rsid w:val="007F0B85"/>
    <w:rsid w:val="007F1438"/>
    <w:rsid w:val="007F1BCC"/>
    <w:rsid w:val="007F1D13"/>
    <w:rsid w:val="007F2053"/>
    <w:rsid w:val="007F2CD0"/>
    <w:rsid w:val="007F3465"/>
    <w:rsid w:val="007F3B49"/>
    <w:rsid w:val="007F3B8C"/>
    <w:rsid w:val="007F3D32"/>
    <w:rsid w:val="007F4488"/>
    <w:rsid w:val="007F45B1"/>
    <w:rsid w:val="007F6A23"/>
    <w:rsid w:val="007F6D12"/>
    <w:rsid w:val="007F789B"/>
    <w:rsid w:val="007F7F28"/>
    <w:rsid w:val="007F7F4D"/>
    <w:rsid w:val="007F7F51"/>
    <w:rsid w:val="008000C5"/>
    <w:rsid w:val="00800126"/>
    <w:rsid w:val="00800A16"/>
    <w:rsid w:val="008019C7"/>
    <w:rsid w:val="00802DEB"/>
    <w:rsid w:val="0080515E"/>
    <w:rsid w:val="00805E9E"/>
    <w:rsid w:val="00806217"/>
    <w:rsid w:val="00806541"/>
    <w:rsid w:val="00806B0B"/>
    <w:rsid w:val="00807CEF"/>
    <w:rsid w:val="008108D8"/>
    <w:rsid w:val="00812796"/>
    <w:rsid w:val="00812ED1"/>
    <w:rsid w:val="008136E7"/>
    <w:rsid w:val="00813AD7"/>
    <w:rsid w:val="00813B0B"/>
    <w:rsid w:val="00814428"/>
    <w:rsid w:val="00815A3F"/>
    <w:rsid w:val="00817CC4"/>
    <w:rsid w:val="00820C85"/>
    <w:rsid w:val="00821256"/>
    <w:rsid w:val="00821BA8"/>
    <w:rsid w:val="008221CD"/>
    <w:rsid w:val="00822F1D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C1D"/>
    <w:rsid w:val="00851F78"/>
    <w:rsid w:val="008525F0"/>
    <w:rsid w:val="008526E9"/>
    <w:rsid w:val="008535A5"/>
    <w:rsid w:val="00853A92"/>
    <w:rsid w:val="00853C2D"/>
    <w:rsid w:val="00853FF0"/>
    <w:rsid w:val="008543AB"/>
    <w:rsid w:val="00855120"/>
    <w:rsid w:val="00855242"/>
    <w:rsid w:val="008552B8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270F"/>
    <w:rsid w:val="00872A3C"/>
    <w:rsid w:val="00873919"/>
    <w:rsid w:val="008746B1"/>
    <w:rsid w:val="00874E18"/>
    <w:rsid w:val="00875524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454B"/>
    <w:rsid w:val="00884979"/>
    <w:rsid w:val="00886A94"/>
    <w:rsid w:val="00887EF7"/>
    <w:rsid w:val="008905D7"/>
    <w:rsid w:val="00890D0D"/>
    <w:rsid w:val="00892187"/>
    <w:rsid w:val="008927CD"/>
    <w:rsid w:val="00893824"/>
    <w:rsid w:val="0089416B"/>
    <w:rsid w:val="0089469F"/>
    <w:rsid w:val="00896478"/>
    <w:rsid w:val="0089682A"/>
    <w:rsid w:val="00897B60"/>
    <w:rsid w:val="008A16D0"/>
    <w:rsid w:val="008A1F5F"/>
    <w:rsid w:val="008A3150"/>
    <w:rsid w:val="008A3A18"/>
    <w:rsid w:val="008A575A"/>
    <w:rsid w:val="008A7FF3"/>
    <w:rsid w:val="008B0B16"/>
    <w:rsid w:val="008B12EE"/>
    <w:rsid w:val="008B1371"/>
    <w:rsid w:val="008B4113"/>
    <w:rsid w:val="008B4133"/>
    <w:rsid w:val="008B5029"/>
    <w:rsid w:val="008B5D14"/>
    <w:rsid w:val="008B64D1"/>
    <w:rsid w:val="008B76D9"/>
    <w:rsid w:val="008B790E"/>
    <w:rsid w:val="008C11BA"/>
    <w:rsid w:val="008C19F6"/>
    <w:rsid w:val="008C1EB7"/>
    <w:rsid w:val="008C2445"/>
    <w:rsid w:val="008C26E0"/>
    <w:rsid w:val="008C2A28"/>
    <w:rsid w:val="008C33D8"/>
    <w:rsid w:val="008C4B9B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5D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578A"/>
    <w:rsid w:val="008F6668"/>
    <w:rsid w:val="008F6FE0"/>
    <w:rsid w:val="008F6FEA"/>
    <w:rsid w:val="008F7CCA"/>
    <w:rsid w:val="00901432"/>
    <w:rsid w:val="00903174"/>
    <w:rsid w:val="00903C37"/>
    <w:rsid w:val="00904605"/>
    <w:rsid w:val="00904748"/>
    <w:rsid w:val="009051DF"/>
    <w:rsid w:val="0090523A"/>
    <w:rsid w:val="00906C0E"/>
    <w:rsid w:val="00907DA0"/>
    <w:rsid w:val="009121C2"/>
    <w:rsid w:val="00912569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6AE9"/>
    <w:rsid w:val="00926F84"/>
    <w:rsid w:val="00930820"/>
    <w:rsid w:val="00931082"/>
    <w:rsid w:val="009317F2"/>
    <w:rsid w:val="00931E5E"/>
    <w:rsid w:val="009321E9"/>
    <w:rsid w:val="00932C63"/>
    <w:rsid w:val="0093313A"/>
    <w:rsid w:val="00934928"/>
    <w:rsid w:val="009354CE"/>
    <w:rsid w:val="00936710"/>
    <w:rsid w:val="00936D6C"/>
    <w:rsid w:val="00937C98"/>
    <w:rsid w:val="00937DB9"/>
    <w:rsid w:val="00940892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E2B"/>
    <w:rsid w:val="009516E5"/>
    <w:rsid w:val="00952490"/>
    <w:rsid w:val="00952B27"/>
    <w:rsid w:val="009530F7"/>
    <w:rsid w:val="0095323C"/>
    <w:rsid w:val="0095487A"/>
    <w:rsid w:val="00955B75"/>
    <w:rsid w:val="00956180"/>
    <w:rsid w:val="00956FA5"/>
    <w:rsid w:val="009570A7"/>
    <w:rsid w:val="00957297"/>
    <w:rsid w:val="00957D23"/>
    <w:rsid w:val="0096074C"/>
    <w:rsid w:val="00960B79"/>
    <w:rsid w:val="00960B8B"/>
    <w:rsid w:val="009618D0"/>
    <w:rsid w:val="0096206D"/>
    <w:rsid w:val="00962CBC"/>
    <w:rsid w:val="00963CFF"/>
    <w:rsid w:val="00964A3F"/>
    <w:rsid w:val="00964AF9"/>
    <w:rsid w:val="0096619D"/>
    <w:rsid w:val="009671D1"/>
    <w:rsid w:val="00970476"/>
    <w:rsid w:val="00970914"/>
    <w:rsid w:val="009714DB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4727"/>
    <w:rsid w:val="00984BF3"/>
    <w:rsid w:val="00986116"/>
    <w:rsid w:val="0098666D"/>
    <w:rsid w:val="009869F8"/>
    <w:rsid w:val="00987A9D"/>
    <w:rsid w:val="00990A74"/>
    <w:rsid w:val="00990BBD"/>
    <w:rsid w:val="00990F48"/>
    <w:rsid w:val="0099125C"/>
    <w:rsid w:val="00992358"/>
    <w:rsid w:val="00992C03"/>
    <w:rsid w:val="00993D15"/>
    <w:rsid w:val="00995A10"/>
    <w:rsid w:val="009960BF"/>
    <w:rsid w:val="00997449"/>
    <w:rsid w:val="0099761C"/>
    <w:rsid w:val="0099783B"/>
    <w:rsid w:val="009A014F"/>
    <w:rsid w:val="009A0152"/>
    <w:rsid w:val="009A158C"/>
    <w:rsid w:val="009A15AE"/>
    <w:rsid w:val="009A2758"/>
    <w:rsid w:val="009A2D5E"/>
    <w:rsid w:val="009A2F90"/>
    <w:rsid w:val="009A3DA1"/>
    <w:rsid w:val="009A5D10"/>
    <w:rsid w:val="009A5D6B"/>
    <w:rsid w:val="009A7195"/>
    <w:rsid w:val="009A7E19"/>
    <w:rsid w:val="009B0299"/>
    <w:rsid w:val="009B0D5A"/>
    <w:rsid w:val="009B2CAF"/>
    <w:rsid w:val="009B34DD"/>
    <w:rsid w:val="009B4CD5"/>
    <w:rsid w:val="009B4F24"/>
    <w:rsid w:val="009B4F61"/>
    <w:rsid w:val="009B500B"/>
    <w:rsid w:val="009B6500"/>
    <w:rsid w:val="009B653D"/>
    <w:rsid w:val="009B6F39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5077"/>
    <w:rsid w:val="009C571C"/>
    <w:rsid w:val="009C5EEB"/>
    <w:rsid w:val="009C77DC"/>
    <w:rsid w:val="009C7E44"/>
    <w:rsid w:val="009D0272"/>
    <w:rsid w:val="009D04CA"/>
    <w:rsid w:val="009D07C6"/>
    <w:rsid w:val="009D2E53"/>
    <w:rsid w:val="009D3AB7"/>
    <w:rsid w:val="009D3CFB"/>
    <w:rsid w:val="009D4471"/>
    <w:rsid w:val="009E104C"/>
    <w:rsid w:val="009E11D2"/>
    <w:rsid w:val="009E229F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2E71"/>
    <w:rsid w:val="00A130F5"/>
    <w:rsid w:val="00A13AC5"/>
    <w:rsid w:val="00A14254"/>
    <w:rsid w:val="00A1465D"/>
    <w:rsid w:val="00A14677"/>
    <w:rsid w:val="00A165C0"/>
    <w:rsid w:val="00A16991"/>
    <w:rsid w:val="00A17E48"/>
    <w:rsid w:val="00A20062"/>
    <w:rsid w:val="00A202D5"/>
    <w:rsid w:val="00A211EC"/>
    <w:rsid w:val="00A214CD"/>
    <w:rsid w:val="00A22067"/>
    <w:rsid w:val="00A23C45"/>
    <w:rsid w:val="00A23FCF"/>
    <w:rsid w:val="00A278EB"/>
    <w:rsid w:val="00A27E65"/>
    <w:rsid w:val="00A27F2A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4188"/>
    <w:rsid w:val="00A44576"/>
    <w:rsid w:val="00A44F5F"/>
    <w:rsid w:val="00A47AFE"/>
    <w:rsid w:val="00A50029"/>
    <w:rsid w:val="00A5012B"/>
    <w:rsid w:val="00A511C4"/>
    <w:rsid w:val="00A51C9D"/>
    <w:rsid w:val="00A521B3"/>
    <w:rsid w:val="00A529C8"/>
    <w:rsid w:val="00A52B17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501"/>
    <w:rsid w:val="00A57FF8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56A8"/>
    <w:rsid w:val="00A66D76"/>
    <w:rsid w:val="00A66DCB"/>
    <w:rsid w:val="00A701CF"/>
    <w:rsid w:val="00A71D7D"/>
    <w:rsid w:val="00A71FE4"/>
    <w:rsid w:val="00A72544"/>
    <w:rsid w:val="00A73568"/>
    <w:rsid w:val="00A73962"/>
    <w:rsid w:val="00A75D08"/>
    <w:rsid w:val="00A76AE2"/>
    <w:rsid w:val="00A76F77"/>
    <w:rsid w:val="00A77B20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86CDC"/>
    <w:rsid w:val="00A9001C"/>
    <w:rsid w:val="00A91111"/>
    <w:rsid w:val="00A911EC"/>
    <w:rsid w:val="00A91FBB"/>
    <w:rsid w:val="00A92B01"/>
    <w:rsid w:val="00A94232"/>
    <w:rsid w:val="00A96241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58E1"/>
    <w:rsid w:val="00AB5CB8"/>
    <w:rsid w:val="00AB624B"/>
    <w:rsid w:val="00AB6510"/>
    <w:rsid w:val="00AC0025"/>
    <w:rsid w:val="00AC1F2D"/>
    <w:rsid w:val="00AC1FA8"/>
    <w:rsid w:val="00AC2731"/>
    <w:rsid w:val="00AC2BF7"/>
    <w:rsid w:val="00AC336E"/>
    <w:rsid w:val="00AC3F19"/>
    <w:rsid w:val="00AC40BB"/>
    <w:rsid w:val="00AC41CC"/>
    <w:rsid w:val="00AC453A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6858"/>
    <w:rsid w:val="00AD7B58"/>
    <w:rsid w:val="00AE036D"/>
    <w:rsid w:val="00AE0964"/>
    <w:rsid w:val="00AE13EC"/>
    <w:rsid w:val="00AE147F"/>
    <w:rsid w:val="00AE17D3"/>
    <w:rsid w:val="00AE1EC6"/>
    <w:rsid w:val="00AE3219"/>
    <w:rsid w:val="00AE3571"/>
    <w:rsid w:val="00AE394B"/>
    <w:rsid w:val="00AE4A41"/>
    <w:rsid w:val="00AE63B1"/>
    <w:rsid w:val="00AE6514"/>
    <w:rsid w:val="00AE67EF"/>
    <w:rsid w:val="00AE692C"/>
    <w:rsid w:val="00AE6BC2"/>
    <w:rsid w:val="00AE7C70"/>
    <w:rsid w:val="00AF0CA3"/>
    <w:rsid w:val="00AF0DB2"/>
    <w:rsid w:val="00AF16D4"/>
    <w:rsid w:val="00AF20CB"/>
    <w:rsid w:val="00AF4B96"/>
    <w:rsid w:val="00AF5F50"/>
    <w:rsid w:val="00B00CE0"/>
    <w:rsid w:val="00B02417"/>
    <w:rsid w:val="00B03BED"/>
    <w:rsid w:val="00B040E7"/>
    <w:rsid w:val="00B0468C"/>
    <w:rsid w:val="00B05571"/>
    <w:rsid w:val="00B0720E"/>
    <w:rsid w:val="00B077BA"/>
    <w:rsid w:val="00B107D0"/>
    <w:rsid w:val="00B1082A"/>
    <w:rsid w:val="00B12C8D"/>
    <w:rsid w:val="00B1323D"/>
    <w:rsid w:val="00B14C47"/>
    <w:rsid w:val="00B15D10"/>
    <w:rsid w:val="00B1674C"/>
    <w:rsid w:val="00B16DE5"/>
    <w:rsid w:val="00B17B8B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35C8"/>
    <w:rsid w:val="00B53813"/>
    <w:rsid w:val="00B54539"/>
    <w:rsid w:val="00B5473B"/>
    <w:rsid w:val="00B5568C"/>
    <w:rsid w:val="00B556C9"/>
    <w:rsid w:val="00B5577A"/>
    <w:rsid w:val="00B5593D"/>
    <w:rsid w:val="00B6037E"/>
    <w:rsid w:val="00B6284F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0306"/>
    <w:rsid w:val="00B70A4B"/>
    <w:rsid w:val="00B70F93"/>
    <w:rsid w:val="00B71308"/>
    <w:rsid w:val="00B74669"/>
    <w:rsid w:val="00B74BA2"/>
    <w:rsid w:val="00B750EA"/>
    <w:rsid w:val="00B76100"/>
    <w:rsid w:val="00B76185"/>
    <w:rsid w:val="00B76C21"/>
    <w:rsid w:val="00B76F7E"/>
    <w:rsid w:val="00B772DD"/>
    <w:rsid w:val="00B77E05"/>
    <w:rsid w:val="00B80254"/>
    <w:rsid w:val="00B81437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5E6"/>
    <w:rsid w:val="00B856DF"/>
    <w:rsid w:val="00B8760E"/>
    <w:rsid w:val="00B87C14"/>
    <w:rsid w:val="00B900FF"/>
    <w:rsid w:val="00B90F70"/>
    <w:rsid w:val="00B917CF"/>
    <w:rsid w:val="00B91AC3"/>
    <w:rsid w:val="00B9269A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B0E80"/>
    <w:rsid w:val="00BB130B"/>
    <w:rsid w:val="00BB132D"/>
    <w:rsid w:val="00BB3EB0"/>
    <w:rsid w:val="00BB5038"/>
    <w:rsid w:val="00BB5E07"/>
    <w:rsid w:val="00BC0130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053D"/>
    <w:rsid w:val="00BE1239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E76D5"/>
    <w:rsid w:val="00BF3EEF"/>
    <w:rsid w:val="00BF4E1D"/>
    <w:rsid w:val="00BF61A3"/>
    <w:rsid w:val="00BF6F7A"/>
    <w:rsid w:val="00BF6F87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083C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3F4"/>
    <w:rsid w:val="00C33CF7"/>
    <w:rsid w:val="00C35035"/>
    <w:rsid w:val="00C35470"/>
    <w:rsid w:val="00C360CC"/>
    <w:rsid w:val="00C37239"/>
    <w:rsid w:val="00C37B11"/>
    <w:rsid w:val="00C37C9A"/>
    <w:rsid w:val="00C40F31"/>
    <w:rsid w:val="00C41830"/>
    <w:rsid w:val="00C41A9F"/>
    <w:rsid w:val="00C41CAD"/>
    <w:rsid w:val="00C41F1A"/>
    <w:rsid w:val="00C4273A"/>
    <w:rsid w:val="00C43B6A"/>
    <w:rsid w:val="00C44054"/>
    <w:rsid w:val="00C507A7"/>
    <w:rsid w:val="00C508B5"/>
    <w:rsid w:val="00C516EF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A47"/>
    <w:rsid w:val="00C711F1"/>
    <w:rsid w:val="00C72949"/>
    <w:rsid w:val="00C72B68"/>
    <w:rsid w:val="00C73451"/>
    <w:rsid w:val="00C73CEB"/>
    <w:rsid w:val="00C75000"/>
    <w:rsid w:val="00C75FAA"/>
    <w:rsid w:val="00C7600E"/>
    <w:rsid w:val="00C77341"/>
    <w:rsid w:val="00C77732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90547"/>
    <w:rsid w:val="00C90553"/>
    <w:rsid w:val="00C90FE1"/>
    <w:rsid w:val="00C912ED"/>
    <w:rsid w:val="00C91B80"/>
    <w:rsid w:val="00C92600"/>
    <w:rsid w:val="00C92BF8"/>
    <w:rsid w:val="00C92FA8"/>
    <w:rsid w:val="00C9332E"/>
    <w:rsid w:val="00C93376"/>
    <w:rsid w:val="00C9357D"/>
    <w:rsid w:val="00C94EAE"/>
    <w:rsid w:val="00C95C40"/>
    <w:rsid w:val="00C96174"/>
    <w:rsid w:val="00C97610"/>
    <w:rsid w:val="00CA07F7"/>
    <w:rsid w:val="00CA1188"/>
    <w:rsid w:val="00CA3A64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D0747"/>
    <w:rsid w:val="00CD1545"/>
    <w:rsid w:val="00CD2925"/>
    <w:rsid w:val="00CD3007"/>
    <w:rsid w:val="00CD3EFF"/>
    <w:rsid w:val="00CD7450"/>
    <w:rsid w:val="00CE0564"/>
    <w:rsid w:val="00CE073E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D5A"/>
    <w:rsid w:val="00CF2BA9"/>
    <w:rsid w:val="00CF2C92"/>
    <w:rsid w:val="00CF4CFD"/>
    <w:rsid w:val="00CF5F22"/>
    <w:rsid w:val="00CF71A3"/>
    <w:rsid w:val="00CF7EE4"/>
    <w:rsid w:val="00D005FE"/>
    <w:rsid w:val="00D01AFA"/>
    <w:rsid w:val="00D03053"/>
    <w:rsid w:val="00D045E6"/>
    <w:rsid w:val="00D0533A"/>
    <w:rsid w:val="00D059E2"/>
    <w:rsid w:val="00D05DE6"/>
    <w:rsid w:val="00D05E34"/>
    <w:rsid w:val="00D06F0F"/>
    <w:rsid w:val="00D100CE"/>
    <w:rsid w:val="00D101B4"/>
    <w:rsid w:val="00D113F0"/>
    <w:rsid w:val="00D11BAA"/>
    <w:rsid w:val="00D12406"/>
    <w:rsid w:val="00D1291D"/>
    <w:rsid w:val="00D1307C"/>
    <w:rsid w:val="00D1386A"/>
    <w:rsid w:val="00D147E4"/>
    <w:rsid w:val="00D14830"/>
    <w:rsid w:val="00D150CF"/>
    <w:rsid w:val="00D15637"/>
    <w:rsid w:val="00D161A8"/>
    <w:rsid w:val="00D17D5A"/>
    <w:rsid w:val="00D203E3"/>
    <w:rsid w:val="00D209E3"/>
    <w:rsid w:val="00D213E9"/>
    <w:rsid w:val="00D233A6"/>
    <w:rsid w:val="00D241FA"/>
    <w:rsid w:val="00D2430D"/>
    <w:rsid w:val="00D24826"/>
    <w:rsid w:val="00D26050"/>
    <w:rsid w:val="00D26114"/>
    <w:rsid w:val="00D2710A"/>
    <w:rsid w:val="00D276D6"/>
    <w:rsid w:val="00D277C7"/>
    <w:rsid w:val="00D3120E"/>
    <w:rsid w:val="00D31264"/>
    <w:rsid w:val="00D31A2E"/>
    <w:rsid w:val="00D31CC7"/>
    <w:rsid w:val="00D3419C"/>
    <w:rsid w:val="00D36834"/>
    <w:rsid w:val="00D37452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5047"/>
    <w:rsid w:val="00D5539F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626D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AE8"/>
    <w:rsid w:val="00D86BBA"/>
    <w:rsid w:val="00D8731C"/>
    <w:rsid w:val="00D87BB8"/>
    <w:rsid w:val="00D90113"/>
    <w:rsid w:val="00D94586"/>
    <w:rsid w:val="00D95C8D"/>
    <w:rsid w:val="00D96392"/>
    <w:rsid w:val="00D971A2"/>
    <w:rsid w:val="00D9780D"/>
    <w:rsid w:val="00DA01DF"/>
    <w:rsid w:val="00DA01F3"/>
    <w:rsid w:val="00DA2B94"/>
    <w:rsid w:val="00DA3FBC"/>
    <w:rsid w:val="00DA49D8"/>
    <w:rsid w:val="00DA5569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064"/>
    <w:rsid w:val="00DB4754"/>
    <w:rsid w:val="00DB5C8F"/>
    <w:rsid w:val="00DB5C9F"/>
    <w:rsid w:val="00DB60FB"/>
    <w:rsid w:val="00DB6687"/>
    <w:rsid w:val="00DB6C9E"/>
    <w:rsid w:val="00DB701D"/>
    <w:rsid w:val="00DB7A6B"/>
    <w:rsid w:val="00DB7C9E"/>
    <w:rsid w:val="00DC222C"/>
    <w:rsid w:val="00DC296D"/>
    <w:rsid w:val="00DC2F59"/>
    <w:rsid w:val="00DC4DB7"/>
    <w:rsid w:val="00DC5171"/>
    <w:rsid w:val="00DC606D"/>
    <w:rsid w:val="00DC68B8"/>
    <w:rsid w:val="00DC6B2E"/>
    <w:rsid w:val="00DC6BDF"/>
    <w:rsid w:val="00DC6BE5"/>
    <w:rsid w:val="00DC6CC9"/>
    <w:rsid w:val="00DC6F5E"/>
    <w:rsid w:val="00DC79CE"/>
    <w:rsid w:val="00DD1ED4"/>
    <w:rsid w:val="00DD25B6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759"/>
    <w:rsid w:val="00DE6E5B"/>
    <w:rsid w:val="00DF22B8"/>
    <w:rsid w:val="00DF3189"/>
    <w:rsid w:val="00DF3F65"/>
    <w:rsid w:val="00DF4849"/>
    <w:rsid w:val="00DF4B8D"/>
    <w:rsid w:val="00DF4EA6"/>
    <w:rsid w:val="00DF54BE"/>
    <w:rsid w:val="00DF63E9"/>
    <w:rsid w:val="00DF6ABC"/>
    <w:rsid w:val="00DF6C9C"/>
    <w:rsid w:val="00E005FE"/>
    <w:rsid w:val="00E00662"/>
    <w:rsid w:val="00E02397"/>
    <w:rsid w:val="00E02A6E"/>
    <w:rsid w:val="00E04603"/>
    <w:rsid w:val="00E046D9"/>
    <w:rsid w:val="00E049A0"/>
    <w:rsid w:val="00E0763F"/>
    <w:rsid w:val="00E12234"/>
    <w:rsid w:val="00E13B60"/>
    <w:rsid w:val="00E13D87"/>
    <w:rsid w:val="00E14F7E"/>
    <w:rsid w:val="00E151D2"/>
    <w:rsid w:val="00E16532"/>
    <w:rsid w:val="00E16F24"/>
    <w:rsid w:val="00E220C1"/>
    <w:rsid w:val="00E2249B"/>
    <w:rsid w:val="00E22E4A"/>
    <w:rsid w:val="00E2346E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7117"/>
    <w:rsid w:val="00E57BDE"/>
    <w:rsid w:val="00E57E69"/>
    <w:rsid w:val="00E602D4"/>
    <w:rsid w:val="00E608B5"/>
    <w:rsid w:val="00E61223"/>
    <w:rsid w:val="00E612C5"/>
    <w:rsid w:val="00E6370D"/>
    <w:rsid w:val="00E6427E"/>
    <w:rsid w:val="00E64E50"/>
    <w:rsid w:val="00E67675"/>
    <w:rsid w:val="00E67FD4"/>
    <w:rsid w:val="00E70141"/>
    <w:rsid w:val="00E70A85"/>
    <w:rsid w:val="00E72D40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80DA4"/>
    <w:rsid w:val="00E81B92"/>
    <w:rsid w:val="00E83E3A"/>
    <w:rsid w:val="00E841A2"/>
    <w:rsid w:val="00E8586D"/>
    <w:rsid w:val="00E85CE3"/>
    <w:rsid w:val="00E863F3"/>
    <w:rsid w:val="00E866B4"/>
    <w:rsid w:val="00E86BB6"/>
    <w:rsid w:val="00E87C5E"/>
    <w:rsid w:val="00E87FA7"/>
    <w:rsid w:val="00E9031E"/>
    <w:rsid w:val="00E90588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217"/>
    <w:rsid w:val="00ED1CE8"/>
    <w:rsid w:val="00ED1E99"/>
    <w:rsid w:val="00ED2063"/>
    <w:rsid w:val="00ED2415"/>
    <w:rsid w:val="00ED29D9"/>
    <w:rsid w:val="00ED4352"/>
    <w:rsid w:val="00ED45FD"/>
    <w:rsid w:val="00ED530A"/>
    <w:rsid w:val="00ED5C18"/>
    <w:rsid w:val="00ED618E"/>
    <w:rsid w:val="00ED656E"/>
    <w:rsid w:val="00ED66F9"/>
    <w:rsid w:val="00EE00C5"/>
    <w:rsid w:val="00EE09C1"/>
    <w:rsid w:val="00EE0EA1"/>
    <w:rsid w:val="00EE2DD5"/>
    <w:rsid w:val="00EE60F1"/>
    <w:rsid w:val="00EE67D7"/>
    <w:rsid w:val="00EE7544"/>
    <w:rsid w:val="00EF176A"/>
    <w:rsid w:val="00EF2549"/>
    <w:rsid w:val="00EF310B"/>
    <w:rsid w:val="00EF36E3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20F"/>
    <w:rsid w:val="00F12952"/>
    <w:rsid w:val="00F14143"/>
    <w:rsid w:val="00F14917"/>
    <w:rsid w:val="00F15C9B"/>
    <w:rsid w:val="00F162BD"/>
    <w:rsid w:val="00F16468"/>
    <w:rsid w:val="00F16997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08B"/>
    <w:rsid w:val="00F2617A"/>
    <w:rsid w:val="00F27D1F"/>
    <w:rsid w:val="00F308B4"/>
    <w:rsid w:val="00F317A2"/>
    <w:rsid w:val="00F317BD"/>
    <w:rsid w:val="00F31F8F"/>
    <w:rsid w:val="00F32A34"/>
    <w:rsid w:val="00F33F66"/>
    <w:rsid w:val="00F34440"/>
    <w:rsid w:val="00F358E2"/>
    <w:rsid w:val="00F360E7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484"/>
    <w:rsid w:val="00F44899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16A3"/>
    <w:rsid w:val="00F61FD4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671A6"/>
    <w:rsid w:val="00F704DD"/>
    <w:rsid w:val="00F705F5"/>
    <w:rsid w:val="00F709F0"/>
    <w:rsid w:val="00F71829"/>
    <w:rsid w:val="00F71F43"/>
    <w:rsid w:val="00F72182"/>
    <w:rsid w:val="00F7428C"/>
    <w:rsid w:val="00F7709C"/>
    <w:rsid w:val="00F77398"/>
    <w:rsid w:val="00F80171"/>
    <w:rsid w:val="00F80A8E"/>
    <w:rsid w:val="00F80CCD"/>
    <w:rsid w:val="00F80D78"/>
    <w:rsid w:val="00F813AA"/>
    <w:rsid w:val="00F81994"/>
    <w:rsid w:val="00F828A2"/>
    <w:rsid w:val="00F83359"/>
    <w:rsid w:val="00F83D08"/>
    <w:rsid w:val="00F84D09"/>
    <w:rsid w:val="00F84FE0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15C2"/>
    <w:rsid w:val="00FC1822"/>
    <w:rsid w:val="00FC2A52"/>
    <w:rsid w:val="00FC4599"/>
    <w:rsid w:val="00FC50CC"/>
    <w:rsid w:val="00FC5B0B"/>
    <w:rsid w:val="00FC676D"/>
    <w:rsid w:val="00FC7A64"/>
    <w:rsid w:val="00FD00D4"/>
    <w:rsid w:val="00FD01DD"/>
    <w:rsid w:val="00FD020F"/>
    <w:rsid w:val="00FD0E4F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7BDC"/>
    <w:rsid w:val="00FD7D18"/>
    <w:rsid w:val="00FE2D48"/>
    <w:rsid w:val="00FE33BF"/>
    <w:rsid w:val="00FE4ABF"/>
    <w:rsid w:val="00FE51B0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58059-5FF3-43E6-A794-9F64668B9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54C1A7-CEBE-48B4-AB6F-D3536D37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3404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2020-03-11T11:47:00Z</dcterms:created>
  <dcterms:modified xsi:type="dcterms:W3CDTF">2020-03-11T11:47:00Z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